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63809" w14:textId="77777777" w:rsidR="00DD097A" w:rsidRPr="00BC597F" w:rsidRDefault="001C0732" w:rsidP="00DD097A">
      <w:pPr>
        <w:pStyle w:val="Ttulo2"/>
        <w:spacing w:before="93"/>
        <w:ind w:left="164" w:right="397"/>
        <w:rPr>
          <w:rFonts w:ascii="Open Sans" w:hAnsi="Open Sans" w:cs="Open Sans"/>
          <w:sz w:val="22"/>
          <w:szCs w:val="22"/>
          <w:u w:val="none"/>
        </w:rPr>
      </w:pPr>
      <w:r w:rsidRPr="00BC597F">
        <w:rPr>
          <w:rFonts w:ascii="Open Sans" w:hAnsi="Open Sans" w:cs="Open Sans"/>
          <w:sz w:val="22"/>
          <w:szCs w:val="22"/>
          <w:u w:val="thick"/>
        </w:rPr>
        <w:t>A12</w:t>
      </w:r>
      <w:r w:rsidR="00DF5916" w:rsidRPr="00BC597F">
        <w:rPr>
          <w:rFonts w:ascii="Open Sans" w:hAnsi="Open Sans" w:cs="Open Sans"/>
          <w:sz w:val="22"/>
          <w:szCs w:val="22"/>
          <w:u w:val="thick"/>
        </w:rPr>
        <w:t xml:space="preserve">. </w:t>
      </w:r>
      <w:r w:rsidR="00DB327F" w:rsidRPr="00BC597F">
        <w:rPr>
          <w:rFonts w:ascii="Open Sans" w:hAnsi="Open Sans" w:cs="Open Sans"/>
          <w:sz w:val="22"/>
          <w:szCs w:val="22"/>
          <w:u w:val="thick"/>
        </w:rPr>
        <w:t>ANNEX OFERTA ECONÒMICA</w:t>
      </w:r>
    </w:p>
    <w:p w14:paraId="69A6380A" w14:textId="77777777" w:rsidR="00DD097A" w:rsidRPr="00BC597F" w:rsidRDefault="00DD097A" w:rsidP="00DD097A">
      <w:pPr>
        <w:pStyle w:val="Textoindependiente"/>
        <w:spacing w:before="8"/>
        <w:rPr>
          <w:rFonts w:ascii="Open Sans" w:hAnsi="Open Sans" w:cs="Open Sans"/>
          <w:b/>
          <w:sz w:val="22"/>
          <w:szCs w:val="22"/>
        </w:rPr>
      </w:pPr>
    </w:p>
    <w:p w14:paraId="69A6380B" w14:textId="77777777" w:rsidR="00DD097A" w:rsidRPr="00BC597F" w:rsidRDefault="00DD097A" w:rsidP="00DB327F">
      <w:pPr>
        <w:spacing w:before="94"/>
        <w:ind w:left="562" w:right="146"/>
        <w:jc w:val="both"/>
        <w:rPr>
          <w:rFonts w:ascii="Open Sans" w:hAnsi="Open Sans" w:cs="Open Sans"/>
          <w:i/>
          <w:sz w:val="22"/>
          <w:szCs w:val="22"/>
        </w:rPr>
      </w:pPr>
      <w:r w:rsidRPr="00BC597F">
        <w:rPr>
          <w:rFonts w:ascii="Open Sans" w:hAnsi="Open Sans" w:cs="Open Sans"/>
          <w:i/>
          <w:sz w:val="22"/>
          <w:szCs w:val="22"/>
        </w:rPr>
        <w:t>Al plec de clàusules administratives particulars de la contractació consistent en el</w:t>
      </w:r>
      <w:r w:rsidRPr="00BC597F">
        <w:rPr>
          <w:rFonts w:ascii="Open Sans" w:hAnsi="Open Sans" w:cs="Open Sans"/>
          <w:i/>
          <w:spacing w:val="1"/>
          <w:sz w:val="22"/>
          <w:szCs w:val="22"/>
        </w:rPr>
        <w:t xml:space="preserve"> </w:t>
      </w:r>
      <w:r w:rsidR="00BA7F26" w:rsidRPr="00BC597F">
        <w:rPr>
          <w:rFonts w:ascii="Open Sans" w:hAnsi="Open Sans" w:cs="Open Sans"/>
          <w:i/>
          <w:sz w:val="22"/>
          <w:szCs w:val="22"/>
        </w:rPr>
        <w:t>“</w:t>
      </w:r>
      <w:r w:rsidR="00BA7F26" w:rsidRPr="00BC597F">
        <w:rPr>
          <w:rFonts w:ascii="Open Sans" w:hAnsi="Open Sans" w:cs="Open Sans"/>
          <w:i/>
          <w:spacing w:val="5"/>
          <w:sz w:val="22"/>
          <w:szCs w:val="22"/>
        </w:rPr>
        <w:t xml:space="preserve">Contractació del servei de </w:t>
      </w:r>
      <w:r w:rsidR="00BC597F" w:rsidRPr="00BC597F">
        <w:rPr>
          <w:rFonts w:ascii="Open Sans" w:hAnsi="Open Sans" w:cs="Open Sans"/>
          <w:i/>
          <w:spacing w:val="5"/>
          <w:sz w:val="22"/>
          <w:szCs w:val="22"/>
        </w:rPr>
        <w:t>Punts Liles per a</w:t>
      </w:r>
      <w:r w:rsidR="00BA7F26" w:rsidRPr="00BC597F">
        <w:rPr>
          <w:rFonts w:ascii="Open Sans" w:hAnsi="Open Sans" w:cs="Open Sans"/>
          <w:i/>
          <w:spacing w:val="5"/>
          <w:sz w:val="22"/>
          <w:szCs w:val="22"/>
        </w:rPr>
        <w:t xml:space="preserve"> l’Ajuntament d’Argentona</w:t>
      </w:r>
      <w:r w:rsidRPr="00BC597F">
        <w:rPr>
          <w:rFonts w:ascii="Open Sans" w:hAnsi="Open Sans" w:cs="Open Sans"/>
          <w:i/>
          <w:sz w:val="22"/>
          <w:szCs w:val="22"/>
        </w:rPr>
        <w:t>”.</w:t>
      </w:r>
    </w:p>
    <w:p w14:paraId="69A6380C" w14:textId="77777777" w:rsidR="00DD097A" w:rsidRPr="00BC597F" w:rsidRDefault="00DD097A" w:rsidP="00DD097A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69A6380D" w14:textId="77777777" w:rsidR="00DD097A" w:rsidRPr="00BC597F" w:rsidRDefault="00DD097A" w:rsidP="00DD097A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  <w:u w:val="none"/>
        </w:rPr>
      </w:pPr>
      <w:r w:rsidRPr="00BC597F">
        <w:rPr>
          <w:rFonts w:ascii="Open Sans" w:hAnsi="Open Sans" w:cs="Open Sans"/>
          <w:sz w:val="22"/>
          <w:szCs w:val="22"/>
          <w:u w:val="none"/>
        </w:rPr>
        <w:t>Model</w:t>
      </w:r>
      <w:r w:rsidRPr="00BC597F"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de</w:t>
      </w:r>
      <w:r w:rsidRPr="00BC597F"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proposició</w:t>
      </w:r>
      <w:r w:rsidRPr="00BC597F"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relativa</w:t>
      </w:r>
      <w:r w:rsidRPr="00BC597F"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als</w:t>
      </w:r>
      <w:r w:rsidRPr="00BC597F"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criteris avaluables</w:t>
      </w:r>
      <w:r w:rsidRPr="00BC597F">
        <w:rPr>
          <w:rFonts w:ascii="Open Sans" w:hAnsi="Open Sans" w:cs="Open Sans"/>
          <w:spacing w:val="-2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de</w:t>
      </w:r>
      <w:r w:rsidRPr="00BC597F">
        <w:rPr>
          <w:rFonts w:ascii="Open Sans" w:hAnsi="Open Sans" w:cs="Open Sans"/>
          <w:spacing w:val="-4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forma</w:t>
      </w:r>
      <w:r w:rsidRPr="00BC597F"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 w:rsidRPr="00BC597F">
        <w:rPr>
          <w:rFonts w:ascii="Open Sans" w:hAnsi="Open Sans" w:cs="Open Sans"/>
          <w:sz w:val="22"/>
          <w:szCs w:val="22"/>
          <w:u w:val="none"/>
        </w:rPr>
        <w:t>automàtica</w:t>
      </w:r>
    </w:p>
    <w:p w14:paraId="69A6380E" w14:textId="77777777" w:rsidR="00DD097A" w:rsidRPr="00BC597F" w:rsidRDefault="00DD097A" w:rsidP="00DD097A">
      <w:pPr>
        <w:pStyle w:val="Textoindependiente"/>
        <w:rPr>
          <w:rFonts w:ascii="Open Sans" w:hAnsi="Open Sans" w:cs="Open Sans"/>
          <w:b/>
          <w:sz w:val="22"/>
          <w:szCs w:val="22"/>
        </w:rPr>
      </w:pPr>
    </w:p>
    <w:p w14:paraId="69A6380F" w14:textId="77777777" w:rsidR="00DD097A" w:rsidRPr="00BC597F" w:rsidRDefault="00DD097A" w:rsidP="00DD097A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El</w:t>
      </w:r>
      <w:r w:rsidRPr="00BC597F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Sr./La</w:t>
      </w:r>
      <w:r w:rsidRPr="00BC597F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Sra.</w:t>
      </w:r>
      <w:r w:rsidRPr="00BC597F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..........</w:t>
      </w:r>
      <w:r w:rsidRPr="00BC597F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amb</w:t>
      </w:r>
      <w:r w:rsidRPr="00BC597F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NIF</w:t>
      </w:r>
      <w:r w:rsidRPr="00BC597F">
        <w:rPr>
          <w:rFonts w:ascii="Open Sans" w:hAnsi="Open Sans" w:cs="Open Sans"/>
          <w:spacing w:val="-14"/>
          <w:sz w:val="22"/>
          <w:szCs w:val="22"/>
        </w:rPr>
        <w:t xml:space="preserve"> </w:t>
      </w:r>
      <w:proofErr w:type="spellStart"/>
      <w:r w:rsidRPr="00BC597F">
        <w:rPr>
          <w:rFonts w:ascii="Open Sans" w:hAnsi="Open Sans" w:cs="Open Sans"/>
          <w:sz w:val="22"/>
          <w:szCs w:val="22"/>
        </w:rPr>
        <w:t>núm</w:t>
      </w:r>
      <w:proofErr w:type="spellEnd"/>
      <w:r w:rsidRPr="00BC597F">
        <w:rPr>
          <w:rFonts w:ascii="Open Sans" w:hAnsi="Open Sans" w:cs="Open Sans"/>
          <w:sz w:val="22"/>
          <w:szCs w:val="22"/>
        </w:rPr>
        <w:tab/>
        <w:t>,</w:t>
      </w:r>
      <w:r w:rsidRPr="00BC597F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en</w:t>
      </w:r>
      <w:r w:rsidRPr="00BC597F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nom</w:t>
      </w:r>
      <w:r w:rsidRPr="00BC597F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propi</w:t>
      </w:r>
      <w:r w:rsidRPr="00BC597F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/</w:t>
      </w:r>
      <w:r w:rsidRPr="00BC597F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en</w:t>
      </w:r>
      <w:r w:rsidRPr="00BC597F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representació</w:t>
      </w:r>
      <w:r w:rsidRPr="00BC597F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de</w:t>
      </w:r>
      <w:r w:rsidRPr="00BC597F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l’empresa ..........,</w:t>
      </w:r>
      <w:r w:rsidRPr="00BC597F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CIF</w:t>
      </w:r>
      <w:r w:rsidRPr="00BC597F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núm.</w:t>
      </w:r>
      <w:r w:rsidRPr="00BC597F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..........,</w:t>
      </w:r>
      <w:r w:rsidRPr="00BC597F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domiciliada</w:t>
      </w:r>
      <w:r w:rsidRPr="00BC597F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a</w:t>
      </w:r>
      <w:r w:rsidRPr="00BC597F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..........,</w:t>
      </w:r>
      <w:r w:rsidRPr="00BC597F">
        <w:rPr>
          <w:rFonts w:ascii="Open Sans" w:hAnsi="Open Sans" w:cs="Open Sans"/>
          <w:spacing w:val="2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CP</w:t>
      </w:r>
      <w:r w:rsidRPr="00BC597F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..........,</w:t>
      </w:r>
      <w:r w:rsidRPr="00BC597F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carrer</w:t>
      </w:r>
      <w:r w:rsidRPr="00BC597F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..........,</w:t>
      </w:r>
      <w:r w:rsidRPr="00BC597F">
        <w:rPr>
          <w:rFonts w:ascii="Open Sans" w:hAnsi="Open Sans" w:cs="Open Sans"/>
          <w:spacing w:val="19"/>
          <w:sz w:val="22"/>
          <w:szCs w:val="22"/>
        </w:rPr>
        <w:t xml:space="preserve"> </w:t>
      </w:r>
      <w:proofErr w:type="spellStart"/>
      <w:r w:rsidRPr="00BC597F">
        <w:rPr>
          <w:rFonts w:ascii="Open Sans" w:hAnsi="Open Sans" w:cs="Open Sans"/>
          <w:sz w:val="22"/>
          <w:szCs w:val="22"/>
        </w:rPr>
        <w:t>núm</w:t>
      </w:r>
      <w:proofErr w:type="spellEnd"/>
      <w:r w:rsidRPr="00BC597F">
        <w:rPr>
          <w:rFonts w:ascii="Open Sans" w:hAnsi="Open Sans" w:cs="Open Sans"/>
          <w:sz w:val="22"/>
          <w:szCs w:val="22"/>
        </w:rPr>
        <w:t>, adreça electrònica: .........., assabentat/da de les condicions exigides per a optar a la</w:t>
      </w:r>
      <w:r w:rsidRPr="00BC597F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 xml:space="preserve">contractació relativa a </w:t>
      </w:r>
      <w:r w:rsidRPr="00BC597F">
        <w:rPr>
          <w:rFonts w:ascii="Open Sans" w:hAnsi="Open Sans" w:cs="Open Sans"/>
          <w:i/>
          <w:sz w:val="22"/>
          <w:szCs w:val="22"/>
        </w:rPr>
        <w:t xml:space="preserve">(consignar objecte del contracte i lots, si escau) </w:t>
      </w:r>
      <w:r w:rsidRPr="00BC597F">
        <w:rPr>
          <w:rFonts w:ascii="Open Sans" w:hAnsi="Open Sans" w:cs="Open Sans"/>
          <w:sz w:val="22"/>
          <w:szCs w:val="22"/>
        </w:rPr>
        <w:t>.........., es</w:t>
      </w:r>
      <w:r w:rsidRPr="00BC597F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 w:rsidRPr="00BC597F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particulars</w:t>
      </w:r>
      <w:r w:rsidRPr="00BC597F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i</w:t>
      </w:r>
      <w:r w:rsidRPr="00BC597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de</w:t>
      </w:r>
      <w:r w:rsidRPr="00BC597F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clàusules</w:t>
      </w:r>
      <w:r w:rsidRPr="00BC597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administratives particulars, que</w:t>
      </w:r>
      <w:r w:rsidRPr="00BC597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accepta</w:t>
      </w:r>
      <w:r w:rsidRPr="00BC597F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BC597F">
        <w:rPr>
          <w:rFonts w:ascii="Open Sans" w:hAnsi="Open Sans" w:cs="Open Sans"/>
          <w:sz w:val="22"/>
          <w:szCs w:val="22"/>
        </w:rPr>
        <w:t>íntegrament:</w:t>
      </w:r>
    </w:p>
    <w:p w14:paraId="69A63810" w14:textId="77777777" w:rsidR="00DD097A" w:rsidRPr="00BC597F" w:rsidRDefault="00DD097A" w:rsidP="00BA7F26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69A63811" w14:textId="6E0B3EE4" w:rsidR="00BA7F26" w:rsidRPr="00BC597F" w:rsidRDefault="00BC597F" w:rsidP="00BA7F26">
      <w:pPr>
        <w:pStyle w:val="Textoindependiente"/>
        <w:spacing w:before="185" w:line="252" w:lineRule="auto"/>
        <w:ind w:right="459"/>
        <w:rPr>
          <w:rFonts w:ascii="Open Sans" w:hAnsi="Open Sans" w:cs="Open Sans"/>
          <w:b/>
          <w:spacing w:val="-1"/>
          <w:sz w:val="22"/>
          <w:szCs w:val="22"/>
          <w:u w:val="single"/>
        </w:rPr>
      </w:pPr>
      <w:r w:rsidRPr="00BC597F">
        <w:rPr>
          <w:rFonts w:ascii="Open Sans" w:hAnsi="Open Sans" w:cs="Open Sans"/>
          <w:b/>
          <w:spacing w:val="-1"/>
          <w:sz w:val="22"/>
          <w:szCs w:val="22"/>
          <w:u w:val="single"/>
        </w:rPr>
        <w:t xml:space="preserve">1) PROPOSTA ECONÒMICA (import màxim licitació </w:t>
      </w:r>
      <w:r w:rsidR="000D137A">
        <w:rPr>
          <w:rFonts w:ascii="Open Sans" w:hAnsi="Open Sans" w:cs="Open Sans"/>
          <w:b/>
          <w:spacing w:val="-1"/>
          <w:sz w:val="22"/>
          <w:szCs w:val="22"/>
          <w:u w:val="single"/>
        </w:rPr>
        <w:t>18</w:t>
      </w:r>
      <w:r w:rsidRPr="00BC597F">
        <w:rPr>
          <w:rFonts w:ascii="Open Sans" w:hAnsi="Open Sans" w:cs="Open Sans"/>
          <w:b/>
          <w:spacing w:val="-1"/>
          <w:sz w:val="22"/>
          <w:szCs w:val="22"/>
          <w:u w:val="single"/>
        </w:rPr>
        <w:t>.100,00€ sense IVA):</w:t>
      </w:r>
      <w:r w:rsidR="00BA7F26" w:rsidRPr="00BC597F">
        <w:rPr>
          <w:rFonts w:ascii="Open Sans" w:hAnsi="Open Sans" w:cs="Open Sans"/>
          <w:b/>
          <w:spacing w:val="-1"/>
          <w:sz w:val="22"/>
          <w:szCs w:val="22"/>
          <w:u w:val="single"/>
        </w:rPr>
        <w:t xml:space="preserve"> </w:t>
      </w:r>
    </w:p>
    <w:p w14:paraId="69A63812" w14:textId="77777777" w:rsidR="001427C1" w:rsidRPr="00BC597F" w:rsidRDefault="001427C1" w:rsidP="00BA7F26">
      <w:pPr>
        <w:pStyle w:val="Textoindependiente"/>
        <w:spacing w:before="185" w:line="252" w:lineRule="auto"/>
        <w:ind w:right="459"/>
        <w:rPr>
          <w:rFonts w:ascii="Open Sans" w:hAnsi="Open Sans" w:cs="Open Sans"/>
          <w:b/>
          <w:spacing w:val="-1"/>
          <w:sz w:val="22"/>
          <w:szCs w:val="22"/>
          <w:u w:val="single"/>
        </w:rPr>
      </w:pPr>
    </w:p>
    <w:p w14:paraId="69A63813" w14:textId="77777777" w:rsidR="00BA7F26" w:rsidRPr="00BC597F" w:rsidRDefault="00BC597F" w:rsidP="00BA7F26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 w:rsidRPr="00BC597F">
        <w:rPr>
          <w:rFonts w:ascii="Open Sans" w:eastAsia="Microsoft Sans Serif" w:hAnsi="Open Sans" w:cs="Open Sans"/>
          <w:sz w:val="22"/>
          <w:szCs w:val="22"/>
        </w:rPr>
        <w:t>Oferta licitador...............euros sense IVA</w:t>
      </w:r>
    </w:p>
    <w:p w14:paraId="69A63815" w14:textId="77777777" w:rsidR="00BC597F" w:rsidRDefault="00BC597F" w:rsidP="00BA7F26">
      <w:pPr>
        <w:tabs>
          <w:tab w:val="left" w:pos="846"/>
        </w:tabs>
        <w:rPr>
          <w:rFonts w:ascii="Open Sans" w:eastAsia="Microsoft Sans Serif" w:hAnsi="Open Sans" w:cs="Open Sans"/>
          <w:b/>
          <w:sz w:val="22"/>
          <w:szCs w:val="22"/>
        </w:rPr>
      </w:pPr>
      <w:bookmarkStart w:id="0" w:name="_GoBack"/>
      <w:bookmarkEnd w:id="0"/>
    </w:p>
    <w:p w14:paraId="69A63816" w14:textId="77777777" w:rsidR="00BC597F" w:rsidRPr="00BC597F" w:rsidRDefault="00BC597F" w:rsidP="00BA7F26">
      <w:pPr>
        <w:tabs>
          <w:tab w:val="left" w:pos="846"/>
        </w:tabs>
        <w:rPr>
          <w:rFonts w:ascii="Open Sans" w:eastAsia="Microsoft Sans Serif" w:hAnsi="Open Sans" w:cs="Open Sans"/>
          <w:b/>
          <w:sz w:val="22"/>
          <w:szCs w:val="22"/>
        </w:rPr>
      </w:pPr>
    </w:p>
    <w:p w14:paraId="69A63817" w14:textId="77777777" w:rsidR="00BA7F26" w:rsidRPr="00BC597F" w:rsidRDefault="00BC597F" w:rsidP="00BA7F26">
      <w:pPr>
        <w:tabs>
          <w:tab w:val="left" w:pos="846"/>
        </w:tabs>
        <w:rPr>
          <w:rFonts w:ascii="Open Sans" w:hAnsi="Open Sans" w:cs="Open Sans"/>
          <w:b/>
          <w:sz w:val="22"/>
          <w:szCs w:val="22"/>
          <w:u w:val="single"/>
        </w:rPr>
      </w:pPr>
      <w:r w:rsidRPr="00BC597F">
        <w:rPr>
          <w:rFonts w:ascii="Open Sans" w:hAnsi="Open Sans" w:cs="Open Sans"/>
          <w:b/>
          <w:sz w:val="22"/>
          <w:szCs w:val="22"/>
          <w:u w:val="single"/>
        </w:rPr>
        <w:t>2)</w:t>
      </w:r>
      <w:r w:rsidR="00BA7F26" w:rsidRPr="00BC597F">
        <w:rPr>
          <w:rFonts w:ascii="Open Sans" w:hAnsi="Open Sans" w:cs="Open Sans"/>
          <w:b/>
          <w:sz w:val="22"/>
          <w:szCs w:val="22"/>
          <w:u w:val="single"/>
        </w:rPr>
        <w:t xml:space="preserve"> PROPOSTA TÈCNICA </w:t>
      </w:r>
    </w:p>
    <w:p w14:paraId="69A63818" w14:textId="77777777" w:rsidR="00BA7F26" w:rsidRPr="00BC597F" w:rsidRDefault="00BA7F26" w:rsidP="00BA7F26">
      <w:pPr>
        <w:tabs>
          <w:tab w:val="left" w:pos="846"/>
        </w:tabs>
        <w:rPr>
          <w:rFonts w:ascii="Open Sans" w:hAnsi="Open Sans" w:cs="Open Sans"/>
          <w:b/>
          <w:sz w:val="22"/>
          <w:szCs w:val="22"/>
          <w:u w:val="single"/>
        </w:rPr>
      </w:pPr>
    </w:p>
    <w:p w14:paraId="69A63819" w14:textId="77777777" w:rsidR="004F0D08" w:rsidRPr="00BC597F" w:rsidRDefault="004F0D08" w:rsidP="00BA7F26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 w:rsidRPr="00BC597F">
        <w:rPr>
          <w:rFonts w:ascii="Open Sans" w:eastAsia="Microsoft Sans Serif" w:hAnsi="Open Sans" w:cs="Open Sans"/>
          <w:b/>
          <w:sz w:val="22"/>
          <w:szCs w:val="22"/>
        </w:rPr>
        <w:t xml:space="preserve"> </w:t>
      </w:r>
    </w:p>
    <w:p w14:paraId="69A6381A" w14:textId="77777777" w:rsidR="00DD097A" w:rsidRPr="00BC597F" w:rsidRDefault="00BA7F26" w:rsidP="00DD097A">
      <w:pPr>
        <w:rPr>
          <w:rFonts w:ascii="Open Sans" w:hAnsi="Open Sans" w:cs="Open Sans"/>
          <w:b/>
          <w:sz w:val="22"/>
          <w:szCs w:val="22"/>
        </w:rPr>
      </w:pPr>
      <w:r w:rsidRPr="00BC597F">
        <w:rPr>
          <w:rFonts w:ascii="Open Sans" w:hAnsi="Open Sans" w:cs="Open Sans"/>
          <w:b/>
          <w:sz w:val="22"/>
          <w:szCs w:val="22"/>
        </w:rPr>
        <w:t xml:space="preserve">1. </w:t>
      </w:r>
      <w:r w:rsidR="00BC597F" w:rsidRPr="00BC597F">
        <w:rPr>
          <w:rFonts w:ascii="Open Sans" w:hAnsi="Open Sans" w:cs="Open Sans"/>
          <w:b/>
          <w:sz w:val="22"/>
          <w:szCs w:val="22"/>
        </w:rPr>
        <w:t xml:space="preserve">Experiència acreditada en el personal de </w:t>
      </w:r>
      <w:r w:rsidR="00BC597F" w:rsidRPr="00BC597F">
        <w:rPr>
          <w:rFonts w:ascii="Open Sans" w:hAnsi="Open Sans" w:cs="Open Sans"/>
          <w:b/>
          <w:i/>
          <w:sz w:val="22"/>
          <w:szCs w:val="22"/>
        </w:rPr>
        <w:t>“Coordinació i responsable del Servei Punt Lila”</w:t>
      </w:r>
      <w:r w:rsidRPr="00BC597F">
        <w:rPr>
          <w:rFonts w:ascii="Open Sans" w:hAnsi="Open Sans" w:cs="Open Sans"/>
          <w:b/>
          <w:sz w:val="22"/>
          <w:szCs w:val="22"/>
        </w:rPr>
        <w:t xml:space="preserve">: </w:t>
      </w:r>
    </w:p>
    <w:p w14:paraId="69A6381B" w14:textId="77777777" w:rsidR="00DD097A" w:rsidRPr="00BC597F" w:rsidRDefault="00DD097A" w:rsidP="00DD097A">
      <w:pPr>
        <w:jc w:val="both"/>
        <w:rPr>
          <w:rFonts w:ascii="Open Sans" w:hAnsi="Open Sans" w:cs="Open Sans"/>
          <w:sz w:val="22"/>
          <w:szCs w:val="22"/>
        </w:rPr>
      </w:pPr>
    </w:p>
    <w:p w14:paraId="69A6381C" w14:textId="77777777" w:rsidR="00BC597F" w:rsidRPr="00BC597F" w:rsidRDefault="00BC597F" w:rsidP="00DD097A">
      <w:pPr>
        <w:jc w:val="both"/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Acredita experiència de ...............any/s</w:t>
      </w:r>
    </w:p>
    <w:p w14:paraId="69A6381D" w14:textId="77777777" w:rsidR="00BC597F" w:rsidRPr="00BC597F" w:rsidRDefault="00BC597F" w:rsidP="00DD097A">
      <w:pPr>
        <w:jc w:val="both"/>
        <w:rPr>
          <w:rFonts w:ascii="Open Sans" w:hAnsi="Open Sans" w:cs="Open Sans"/>
          <w:sz w:val="22"/>
          <w:szCs w:val="22"/>
        </w:rPr>
      </w:pPr>
    </w:p>
    <w:p w14:paraId="69A6381E" w14:textId="77777777" w:rsidR="00BC597F" w:rsidRPr="00BC597F" w:rsidRDefault="00BC597F" w:rsidP="00DD097A">
      <w:pPr>
        <w:jc w:val="both"/>
        <w:rPr>
          <w:rFonts w:ascii="Open Sans" w:hAnsi="Open Sans" w:cs="Open Sans"/>
          <w:i/>
          <w:sz w:val="20"/>
          <w:szCs w:val="20"/>
        </w:rPr>
      </w:pPr>
      <w:r w:rsidRPr="00BC597F">
        <w:rPr>
          <w:rFonts w:ascii="Open Sans" w:hAnsi="Open Sans" w:cs="Open Sans"/>
          <w:i/>
          <w:sz w:val="20"/>
          <w:szCs w:val="20"/>
        </w:rPr>
        <w:t xml:space="preserve">L’anterior s’acreditarà a través del certificats de la vida laboral o dels certificats acreditatius de les </w:t>
      </w:r>
      <w:proofErr w:type="spellStart"/>
      <w:r w:rsidRPr="00BC597F">
        <w:rPr>
          <w:rFonts w:ascii="Open Sans" w:hAnsi="Open Sans" w:cs="Open Sans"/>
          <w:i/>
          <w:sz w:val="20"/>
          <w:szCs w:val="20"/>
        </w:rPr>
        <w:t>empresses</w:t>
      </w:r>
      <w:proofErr w:type="spellEnd"/>
      <w:r w:rsidRPr="00BC597F">
        <w:rPr>
          <w:rFonts w:ascii="Open Sans" w:hAnsi="Open Sans" w:cs="Open Sans"/>
          <w:i/>
          <w:sz w:val="20"/>
          <w:szCs w:val="20"/>
        </w:rPr>
        <w:t xml:space="preserve">, cartes de Recomanació i Referències Laborals respecte del personal que sigui </w:t>
      </w:r>
      <w:proofErr w:type="spellStart"/>
      <w:r w:rsidRPr="00BC597F">
        <w:rPr>
          <w:rFonts w:ascii="Open Sans" w:hAnsi="Open Sans" w:cs="Open Sans"/>
          <w:i/>
          <w:sz w:val="20"/>
          <w:szCs w:val="20"/>
        </w:rPr>
        <w:t>desginat</w:t>
      </w:r>
      <w:proofErr w:type="spellEnd"/>
      <w:r w:rsidRPr="00BC597F">
        <w:rPr>
          <w:rFonts w:ascii="Open Sans" w:hAnsi="Open Sans" w:cs="Open Sans"/>
          <w:i/>
          <w:sz w:val="20"/>
          <w:szCs w:val="20"/>
        </w:rPr>
        <w:t xml:space="preserve"> com a “Coordinador i responsable del Servei de Punt Lila”.</w:t>
      </w:r>
    </w:p>
    <w:p w14:paraId="69A6381F" w14:textId="77777777" w:rsidR="00BC597F" w:rsidRDefault="00BC597F" w:rsidP="00DD097A">
      <w:pPr>
        <w:jc w:val="both"/>
        <w:rPr>
          <w:rFonts w:ascii="Open Sans" w:hAnsi="Open Sans" w:cs="Open Sans"/>
          <w:sz w:val="22"/>
          <w:szCs w:val="22"/>
        </w:rPr>
      </w:pPr>
    </w:p>
    <w:p w14:paraId="69A63820" w14:textId="77777777" w:rsidR="00BC597F" w:rsidRPr="00BC597F" w:rsidRDefault="00BC597F" w:rsidP="00DD097A">
      <w:pPr>
        <w:jc w:val="both"/>
        <w:rPr>
          <w:rFonts w:ascii="Open Sans" w:hAnsi="Open Sans" w:cs="Open Sans"/>
          <w:sz w:val="22"/>
          <w:szCs w:val="22"/>
        </w:rPr>
      </w:pPr>
    </w:p>
    <w:p w14:paraId="69A63821" w14:textId="77777777" w:rsidR="00BA7F26" w:rsidRPr="00BC597F" w:rsidRDefault="00BA7F26" w:rsidP="00BA7F26">
      <w:pPr>
        <w:pStyle w:val="Textoindependiente"/>
        <w:rPr>
          <w:rFonts w:ascii="Open Sans" w:hAnsi="Open Sans" w:cs="Open Sans"/>
          <w:b/>
          <w:sz w:val="22"/>
          <w:szCs w:val="22"/>
        </w:rPr>
      </w:pPr>
      <w:r w:rsidRPr="00BC597F">
        <w:rPr>
          <w:rFonts w:ascii="Open Sans" w:hAnsi="Open Sans" w:cs="Open Sans"/>
          <w:b/>
          <w:sz w:val="22"/>
          <w:szCs w:val="22"/>
        </w:rPr>
        <w:t xml:space="preserve">2. </w:t>
      </w:r>
      <w:r w:rsidR="00BC597F" w:rsidRPr="00BC597F">
        <w:rPr>
          <w:rFonts w:ascii="Open Sans" w:hAnsi="Open Sans" w:cs="Open Sans"/>
          <w:b/>
          <w:sz w:val="22"/>
          <w:szCs w:val="22"/>
        </w:rPr>
        <w:t>Experiència acreditada dels professionals d’atenció i els professionals d’itinerància dels Punts Liles</w:t>
      </w:r>
      <w:r w:rsidRPr="00BC597F">
        <w:rPr>
          <w:rFonts w:ascii="Open Sans" w:hAnsi="Open Sans" w:cs="Open Sans"/>
          <w:b/>
          <w:sz w:val="22"/>
          <w:szCs w:val="22"/>
        </w:rPr>
        <w:t xml:space="preserve">: </w:t>
      </w:r>
    </w:p>
    <w:p w14:paraId="69A63822" w14:textId="77777777" w:rsidR="00BA7F26" w:rsidRPr="00BC597F" w:rsidRDefault="00BA7F26" w:rsidP="00BA7F26">
      <w:pPr>
        <w:pStyle w:val="Textoindependiente"/>
        <w:rPr>
          <w:rFonts w:ascii="Open Sans" w:hAnsi="Open Sans" w:cs="Open Sans"/>
          <w:sz w:val="22"/>
          <w:szCs w:val="22"/>
        </w:rPr>
      </w:pPr>
    </w:p>
    <w:p w14:paraId="69A63823" w14:textId="77777777" w:rsidR="00BC597F" w:rsidRPr="00BC597F" w:rsidRDefault="00BC597F" w:rsidP="00BA7F26">
      <w:pPr>
        <w:pStyle w:val="Textoindependiente"/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Acrediten experiència de ................any/s</w:t>
      </w:r>
    </w:p>
    <w:p w14:paraId="69A63824" w14:textId="77777777" w:rsidR="00BC597F" w:rsidRPr="00BC597F" w:rsidRDefault="00BC597F" w:rsidP="00BA7F26">
      <w:pPr>
        <w:pStyle w:val="Textoindependiente"/>
        <w:rPr>
          <w:rFonts w:ascii="Open Sans" w:hAnsi="Open Sans" w:cs="Open Sans"/>
          <w:sz w:val="22"/>
          <w:szCs w:val="22"/>
        </w:rPr>
      </w:pPr>
    </w:p>
    <w:p w14:paraId="69A63825" w14:textId="77777777" w:rsidR="00BC597F" w:rsidRPr="00BC597F" w:rsidRDefault="00BC597F" w:rsidP="00BC597F">
      <w:pPr>
        <w:jc w:val="both"/>
        <w:rPr>
          <w:rFonts w:ascii="Open Sans" w:hAnsi="Open Sans" w:cs="Open Sans"/>
          <w:i/>
          <w:sz w:val="20"/>
          <w:szCs w:val="20"/>
        </w:rPr>
      </w:pPr>
      <w:r w:rsidRPr="00BC597F">
        <w:rPr>
          <w:rFonts w:ascii="Open Sans" w:hAnsi="Open Sans" w:cs="Open Sans"/>
          <w:i/>
          <w:sz w:val="20"/>
          <w:szCs w:val="20"/>
        </w:rPr>
        <w:t xml:space="preserve">L’anterior s’acreditarà a través del certificats de la vida laboral o dels certificats acreditatius de les </w:t>
      </w:r>
      <w:proofErr w:type="spellStart"/>
      <w:r w:rsidRPr="00BC597F">
        <w:rPr>
          <w:rFonts w:ascii="Open Sans" w:hAnsi="Open Sans" w:cs="Open Sans"/>
          <w:i/>
          <w:sz w:val="20"/>
          <w:szCs w:val="20"/>
        </w:rPr>
        <w:t>empresses</w:t>
      </w:r>
      <w:proofErr w:type="spellEnd"/>
      <w:r w:rsidRPr="00BC597F">
        <w:rPr>
          <w:rFonts w:ascii="Open Sans" w:hAnsi="Open Sans" w:cs="Open Sans"/>
          <w:i/>
          <w:sz w:val="20"/>
          <w:szCs w:val="20"/>
        </w:rPr>
        <w:t xml:space="preserve">, cartes de Recomanació i Referències Laborals respecte del personal que sigui </w:t>
      </w:r>
      <w:proofErr w:type="spellStart"/>
      <w:r w:rsidRPr="00BC597F">
        <w:rPr>
          <w:rFonts w:ascii="Open Sans" w:hAnsi="Open Sans" w:cs="Open Sans"/>
          <w:i/>
          <w:sz w:val="20"/>
          <w:szCs w:val="20"/>
        </w:rPr>
        <w:t>desginats</w:t>
      </w:r>
      <w:proofErr w:type="spellEnd"/>
      <w:r w:rsidRPr="00BC597F">
        <w:rPr>
          <w:rFonts w:ascii="Open Sans" w:hAnsi="Open Sans" w:cs="Open Sans"/>
          <w:i/>
          <w:sz w:val="20"/>
          <w:szCs w:val="20"/>
        </w:rPr>
        <w:t xml:space="preserve"> com a “</w:t>
      </w:r>
      <w:r w:rsidRPr="00BC597F">
        <w:rPr>
          <w:rFonts w:ascii="Open Sans" w:hAnsi="Open Sans" w:cs="Open Sans"/>
          <w:i/>
          <w:sz w:val="20"/>
          <w:szCs w:val="20"/>
          <w:u w:val="single"/>
        </w:rPr>
        <w:t>professionals d’atenció i els professionals d’itinerància</w:t>
      </w:r>
      <w:r w:rsidRPr="00BC597F">
        <w:rPr>
          <w:rFonts w:ascii="Open Sans" w:hAnsi="Open Sans" w:cs="Open Sans"/>
          <w:i/>
          <w:sz w:val="20"/>
          <w:szCs w:val="20"/>
        </w:rPr>
        <w:t>”.</w:t>
      </w:r>
    </w:p>
    <w:p w14:paraId="69A63826" w14:textId="77777777" w:rsidR="00BC597F" w:rsidRDefault="00BC597F" w:rsidP="00BA7F26">
      <w:pPr>
        <w:pStyle w:val="Textoindependiente"/>
        <w:rPr>
          <w:rFonts w:ascii="Open Sans" w:hAnsi="Open Sans" w:cs="Open Sans"/>
          <w:sz w:val="22"/>
          <w:szCs w:val="22"/>
        </w:rPr>
      </w:pPr>
    </w:p>
    <w:p w14:paraId="69A63827" w14:textId="77777777" w:rsidR="00BC597F" w:rsidRPr="00BC597F" w:rsidRDefault="00BC597F" w:rsidP="00BA7F26">
      <w:pPr>
        <w:pStyle w:val="Textoindependiente"/>
        <w:rPr>
          <w:rFonts w:ascii="Open Sans" w:hAnsi="Open Sans" w:cs="Open Sans"/>
          <w:sz w:val="22"/>
          <w:szCs w:val="22"/>
        </w:rPr>
      </w:pPr>
    </w:p>
    <w:p w14:paraId="69A63828" w14:textId="77777777" w:rsidR="002A4D14" w:rsidRPr="00BC597F" w:rsidRDefault="00BC597F" w:rsidP="002A4D14">
      <w:pPr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</w:pPr>
      <w:r w:rsidRPr="00BC597F">
        <w:rPr>
          <w:rFonts w:ascii="Open Sans" w:hAnsi="Open Sans" w:cs="Open Sans"/>
          <w:b/>
          <w:sz w:val="22"/>
          <w:szCs w:val="22"/>
        </w:rPr>
        <w:lastRenderedPageBreak/>
        <w:t xml:space="preserve">3.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especialitzada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relacionada</w:t>
      </w:r>
      <w:proofErr w:type="spellEnd"/>
      <w:proofErr w:type="gram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amb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l’objecte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del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contracte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</w:t>
      </w:r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del personal de </w:t>
      </w:r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“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Coordinació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i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responsable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del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Servei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Punt Lila” (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marcar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amb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una X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opció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proposada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,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màxim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15 punts). </w:t>
      </w:r>
    </w:p>
    <w:p w14:paraId="69A63829" w14:textId="77777777" w:rsidR="00BC597F" w:rsidRPr="00BC597F" w:rsidRDefault="00BC597F" w:rsidP="002A4D14">
      <w:pPr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</w:pPr>
    </w:p>
    <w:p w14:paraId="69A6382A" w14:textId="77777777" w:rsidR="00BC597F" w:rsidRPr="00BC597F" w:rsidRDefault="00BC597F" w:rsidP="002A4D14">
      <w:pPr>
        <w:rPr>
          <w:rFonts w:ascii="Open Sans" w:hAnsi="Open Sans" w:cs="Open Sans"/>
          <w:b/>
          <w:sz w:val="22"/>
          <w:szCs w:val="22"/>
        </w:rPr>
      </w:pPr>
    </w:p>
    <w:p w14:paraId="69A6382B" w14:textId="77777777" w:rsidR="00BC597F" w:rsidRPr="00BC597F" w:rsidRDefault="00BC597F" w:rsidP="00BC597F">
      <w:pPr>
        <w:widowControl w:val="0"/>
        <w:numPr>
          <w:ilvl w:val="0"/>
          <w:numId w:val="46"/>
        </w:numPr>
        <w:autoSpaceDE w:val="0"/>
        <w:autoSpaceDN w:val="0"/>
        <w:spacing w:before="10"/>
        <w:jc w:val="both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Máster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……………………….………………………..………</w:t>
      </w:r>
    </w:p>
    <w:p w14:paraId="69A6382C" w14:textId="77777777" w:rsidR="00BC597F" w:rsidRPr="00BC597F" w:rsidRDefault="00BC597F" w:rsidP="00BC597F">
      <w:pPr>
        <w:widowControl w:val="0"/>
        <w:numPr>
          <w:ilvl w:val="0"/>
          <w:numId w:val="46"/>
        </w:numPr>
        <w:autoSpaceDE w:val="0"/>
        <w:autoSpaceDN w:val="0"/>
        <w:spacing w:before="10"/>
        <w:jc w:val="both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Postgrau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…………………………………………….…….   </w:t>
      </w:r>
    </w:p>
    <w:p w14:paraId="69A6382D" w14:textId="77777777" w:rsidR="00BC597F" w:rsidRPr="00BC597F" w:rsidRDefault="00BC597F" w:rsidP="00BC597F">
      <w:pPr>
        <w:widowControl w:val="0"/>
        <w:numPr>
          <w:ilvl w:val="0"/>
          <w:numId w:val="46"/>
        </w:numPr>
        <w:autoSpaceDE w:val="0"/>
        <w:autoSpaceDN w:val="0"/>
        <w:spacing w:before="10"/>
        <w:jc w:val="both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de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més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de 50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hores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…………………….….</w:t>
      </w:r>
    </w:p>
    <w:p w14:paraId="69A6382E" w14:textId="77777777" w:rsidR="00BC597F" w:rsidRPr="00BC597F" w:rsidRDefault="00BC597F" w:rsidP="00BC597F">
      <w:pPr>
        <w:widowControl w:val="0"/>
        <w:numPr>
          <w:ilvl w:val="0"/>
          <w:numId w:val="46"/>
        </w:numPr>
        <w:autoSpaceDE w:val="0"/>
        <w:autoSpaceDN w:val="0"/>
        <w:spacing w:before="10"/>
        <w:jc w:val="both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d’entre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49 a 20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hores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……………….. </w:t>
      </w:r>
    </w:p>
    <w:p w14:paraId="69A6382F" w14:textId="77777777" w:rsidR="00BC597F" w:rsidRPr="00BC597F" w:rsidRDefault="00BC597F" w:rsidP="00BC597F">
      <w:pPr>
        <w:widowControl w:val="0"/>
        <w:numPr>
          <w:ilvl w:val="0"/>
          <w:numId w:val="46"/>
        </w:numPr>
        <w:autoSpaceDE w:val="0"/>
        <w:autoSpaceDN w:val="0"/>
        <w:spacing w:before="10"/>
        <w:jc w:val="both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d’entre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 19</w:t>
      </w:r>
      <w:proofErr w:type="gram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a 10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hores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……………. </w:t>
      </w:r>
    </w:p>
    <w:p w14:paraId="69A63830" w14:textId="77777777" w:rsidR="002A4D14" w:rsidRPr="00BC597F" w:rsidRDefault="000D137A" w:rsidP="002A4D14">
      <w:pPr>
        <w:rPr>
          <w:rFonts w:ascii="Open Sans" w:hAnsi="Open Sans" w:cs="Open Sans"/>
          <w:sz w:val="22"/>
          <w:szCs w:val="22"/>
        </w:rPr>
      </w:pPr>
    </w:p>
    <w:p w14:paraId="69A63831" w14:textId="77777777" w:rsidR="002A4D14" w:rsidRPr="00BC597F" w:rsidRDefault="000D137A" w:rsidP="002A4D14">
      <w:pPr>
        <w:rPr>
          <w:rFonts w:ascii="Open Sans" w:hAnsi="Open Sans" w:cs="Open Sans"/>
          <w:sz w:val="22"/>
          <w:szCs w:val="22"/>
        </w:rPr>
      </w:pPr>
    </w:p>
    <w:p w14:paraId="69A63832" w14:textId="77777777" w:rsidR="00BC597F" w:rsidRPr="00BC597F" w:rsidRDefault="00BC597F" w:rsidP="00BC597F">
      <w:pPr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</w:pPr>
      <w:r w:rsidRPr="00BC597F">
        <w:rPr>
          <w:rFonts w:ascii="Open Sans" w:hAnsi="Open Sans" w:cs="Open Sans"/>
          <w:b/>
          <w:sz w:val="22"/>
          <w:szCs w:val="22"/>
        </w:rPr>
        <w:t>4.</w:t>
      </w:r>
      <w:r w:rsidRPr="00BC597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especialitzada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relacionada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amb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l’objecte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del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contracte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gram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agents 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d’atenció</w:t>
      </w:r>
      <w:proofErr w:type="spellEnd"/>
      <w:proofErr w:type="gram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I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itinerància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Punts Liles </w:t>
      </w:r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(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marcar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amb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una X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opció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proposada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, </w:t>
      </w:r>
      <w:proofErr w:type="spellStart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>màxim</w:t>
      </w:r>
      <w:proofErr w:type="spellEnd"/>
      <w:r w:rsidRPr="00BC597F">
        <w:rPr>
          <w:rFonts w:ascii="Open Sans" w:eastAsia="Microsoft Sans Serif" w:hAnsi="Open Sans" w:cs="Open Sans"/>
          <w:b/>
          <w:bCs/>
          <w:i/>
          <w:sz w:val="22"/>
          <w:szCs w:val="22"/>
          <w:lang w:val="en-US" w:eastAsia="en-US"/>
        </w:rPr>
        <w:t xml:space="preserve"> 15 punts). </w:t>
      </w:r>
    </w:p>
    <w:p w14:paraId="69A63833" w14:textId="77777777" w:rsidR="00BC597F" w:rsidRPr="00BC597F" w:rsidRDefault="00BC597F" w:rsidP="00BC597F">
      <w:pPr>
        <w:widowControl w:val="0"/>
        <w:autoSpaceDE w:val="0"/>
        <w:autoSpaceDN w:val="0"/>
        <w:spacing w:before="10"/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</w:pPr>
    </w:p>
    <w:p w14:paraId="69A63834" w14:textId="77777777" w:rsidR="002A4D14" w:rsidRPr="00BC597F" w:rsidRDefault="000D137A" w:rsidP="002A4D14">
      <w:pPr>
        <w:rPr>
          <w:rFonts w:ascii="Open Sans" w:hAnsi="Open Sans" w:cs="Open Sans"/>
          <w:sz w:val="22"/>
          <w:szCs w:val="22"/>
        </w:rPr>
      </w:pPr>
    </w:p>
    <w:p w14:paraId="69A63835" w14:textId="77777777" w:rsidR="00BC597F" w:rsidRPr="00BC597F" w:rsidRDefault="00BC597F" w:rsidP="00BC597F">
      <w:pPr>
        <w:widowControl w:val="0"/>
        <w:numPr>
          <w:ilvl w:val="0"/>
          <w:numId w:val="47"/>
        </w:numPr>
        <w:autoSpaceDE w:val="0"/>
        <w:autoSpaceDN w:val="0"/>
        <w:spacing w:before="10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Master…………………………….…………………..</w:t>
      </w:r>
    </w:p>
    <w:p w14:paraId="69A63836" w14:textId="77777777" w:rsidR="00BC597F" w:rsidRPr="00BC597F" w:rsidRDefault="00BC597F" w:rsidP="00BC597F">
      <w:pPr>
        <w:widowControl w:val="0"/>
        <w:numPr>
          <w:ilvl w:val="0"/>
          <w:numId w:val="47"/>
        </w:numPr>
        <w:autoSpaceDE w:val="0"/>
        <w:autoSpaceDN w:val="0"/>
        <w:spacing w:before="10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Postgrau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……………………………………………….</w:t>
      </w:r>
    </w:p>
    <w:p w14:paraId="69A63837" w14:textId="77777777" w:rsidR="00BC597F" w:rsidRPr="00BC597F" w:rsidRDefault="00BC597F" w:rsidP="00BC597F">
      <w:pPr>
        <w:widowControl w:val="0"/>
        <w:numPr>
          <w:ilvl w:val="0"/>
          <w:numId w:val="47"/>
        </w:numPr>
        <w:autoSpaceDE w:val="0"/>
        <w:autoSpaceDN w:val="0"/>
        <w:spacing w:before="10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de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més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de 50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hores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. ……………….. </w:t>
      </w:r>
    </w:p>
    <w:p w14:paraId="69A63838" w14:textId="77777777" w:rsidR="00BC597F" w:rsidRPr="00BC597F" w:rsidRDefault="00BC597F" w:rsidP="00BC597F">
      <w:pPr>
        <w:widowControl w:val="0"/>
        <w:numPr>
          <w:ilvl w:val="0"/>
          <w:numId w:val="47"/>
        </w:numPr>
        <w:autoSpaceDE w:val="0"/>
        <w:autoSpaceDN w:val="0"/>
        <w:spacing w:before="10"/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</w:pPr>
      <w:proofErr w:type="spellStart"/>
      <w:proofErr w:type="gram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d’entre</w:t>
      </w:r>
      <w:proofErr w:type="spellEnd"/>
      <w:proofErr w:type="gram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49 a 20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hores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……………….. </w:t>
      </w:r>
    </w:p>
    <w:p w14:paraId="69A63839" w14:textId="77777777" w:rsidR="002A4D14" w:rsidRPr="00BC597F" w:rsidRDefault="00BC597F" w:rsidP="00F1682F">
      <w:pPr>
        <w:widowControl w:val="0"/>
        <w:numPr>
          <w:ilvl w:val="0"/>
          <w:numId w:val="47"/>
        </w:numPr>
        <w:autoSpaceDE w:val="0"/>
        <w:autoSpaceDN w:val="0"/>
        <w:spacing w:before="10"/>
        <w:rPr>
          <w:rFonts w:ascii="Open Sans" w:hAnsi="Open Sans" w:cs="Open Sans"/>
          <w:sz w:val="22"/>
          <w:szCs w:val="22"/>
        </w:rPr>
      </w:pP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Formació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d’entre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 19</w:t>
      </w:r>
      <w:proofErr w:type="gram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a 10 </w:t>
      </w:r>
      <w:proofErr w:type="spellStart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>hores</w:t>
      </w:r>
      <w:proofErr w:type="spellEnd"/>
      <w:r w:rsidRPr="00BC597F">
        <w:rPr>
          <w:rFonts w:ascii="Open Sans" w:eastAsia="Microsoft Sans Serif" w:hAnsi="Open Sans" w:cs="Open Sans"/>
          <w:bCs/>
          <w:sz w:val="22"/>
          <w:szCs w:val="22"/>
          <w:lang w:val="en-US" w:eastAsia="en-US"/>
        </w:rPr>
        <w:t xml:space="preserve"> ………………. </w:t>
      </w:r>
    </w:p>
    <w:p w14:paraId="69A6383A" w14:textId="77777777" w:rsidR="002A4D14" w:rsidRPr="00BC597F" w:rsidRDefault="000D137A" w:rsidP="002A4D14">
      <w:pPr>
        <w:rPr>
          <w:rFonts w:ascii="Open Sans" w:hAnsi="Open Sans" w:cs="Open Sans"/>
          <w:sz w:val="22"/>
          <w:szCs w:val="22"/>
        </w:rPr>
      </w:pPr>
    </w:p>
    <w:p w14:paraId="69A6383B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</w:p>
    <w:p w14:paraId="69A6383C" w14:textId="77777777" w:rsidR="00BC597F" w:rsidRPr="00BC597F" w:rsidRDefault="00BC597F" w:rsidP="002A4D14">
      <w:pPr>
        <w:rPr>
          <w:rFonts w:ascii="Open Sans" w:hAnsi="Open Sans" w:cs="Open Sans"/>
          <w:b/>
          <w:sz w:val="22"/>
          <w:szCs w:val="22"/>
        </w:rPr>
      </w:pPr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5.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Aportació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de Materials per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dinamitzar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el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Servei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(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Preservatius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,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Adhesius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, Pins,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polseres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,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pòsters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, </w:t>
      </w:r>
      <w:proofErr w:type="spellStart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etc</w:t>
      </w:r>
      <w:proofErr w:type="spellEnd"/>
      <w:r w:rsidRPr="00BC597F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)</w:t>
      </w:r>
      <w:r w:rsidR="00FD165A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. </w:t>
      </w:r>
      <w:proofErr w:type="spellStart"/>
      <w:r w:rsidR="00FD165A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Marcar</w:t>
      </w:r>
      <w:proofErr w:type="spellEnd"/>
      <w:r w:rsidR="00FD165A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la </w:t>
      </w:r>
      <w:proofErr w:type="spellStart"/>
      <w:r w:rsidR="00FD165A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quantitat</w:t>
      </w:r>
      <w:proofErr w:type="spellEnd"/>
      <w:r w:rsidR="00FD165A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="00FD165A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>proposada</w:t>
      </w:r>
      <w:proofErr w:type="spellEnd"/>
      <w:r w:rsidR="00FD165A">
        <w:rPr>
          <w:rFonts w:ascii="Open Sans" w:eastAsia="Microsoft Sans Serif" w:hAnsi="Open Sans" w:cs="Open Sans"/>
          <w:b/>
          <w:bCs/>
          <w:sz w:val="22"/>
          <w:szCs w:val="22"/>
          <w:lang w:val="en-US" w:eastAsia="en-US"/>
        </w:rPr>
        <w:t xml:space="preserve">. </w:t>
      </w:r>
    </w:p>
    <w:p w14:paraId="69A6383D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</w:p>
    <w:p w14:paraId="69A6383E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 xml:space="preserve">El licitador aporta la quantitat de: </w:t>
      </w:r>
    </w:p>
    <w:p w14:paraId="69A6383F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</w:p>
    <w:p w14:paraId="69A63840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</w:p>
    <w:p w14:paraId="69A63841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........................................ Preservatius</w:t>
      </w:r>
    </w:p>
    <w:p w14:paraId="69A63842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........................................ Adhesius</w:t>
      </w:r>
    </w:p>
    <w:p w14:paraId="69A63843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........................................ Pins</w:t>
      </w:r>
    </w:p>
    <w:p w14:paraId="69A63844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........................................Polseres</w:t>
      </w:r>
    </w:p>
    <w:p w14:paraId="69A63845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........................................Pòsters</w:t>
      </w:r>
    </w:p>
    <w:p w14:paraId="69A63846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</w:p>
    <w:p w14:paraId="69A63847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......................................... Altre material per dinamitzar servei (exposar quins)</w:t>
      </w:r>
    </w:p>
    <w:p w14:paraId="69A63848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</w:p>
    <w:p w14:paraId="69A63849" w14:textId="77777777" w:rsidR="00BC597F" w:rsidRPr="00BC597F" w:rsidRDefault="00BC597F" w:rsidP="002A4D14">
      <w:pPr>
        <w:rPr>
          <w:rFonts w:ascii="Open Sans" w:hAnsi="Open Sans" w:cs="Open Sans"/>
          <w:sz w:val="22"/>
          <w:szCs w:val="22"/>
        </w:rPr>
      </w:pPr>
    </w:p>
    <w:p w14:paraId="69A6384A" w14:textId="77777777" w:rsidR="002A4D14" w:rsidRPr="00BC597F" w:rsidRDefault="00DF5916" w:rsidP="002A4D14">
      <w:pPr>
        <w:rPr>
          <w:rFonts w:ascii="Open Sans" w:hAnsi="Open Sans" w:cs="Open Sans"/>
          <w:sz w:val="22"/>
          <w:szCs w:val="22"/>
        </w:rPr>
      </w:pPr>
      <w:r w:rsidRPr="00BC597F">
        <w:rPr>
          <w:rFonts w:ascii="Open Sans" w:hAnsi="Open Sans" w:cs="Open Sans"/>
          <w:sz w:val="22"/>
          <w:szCs w:val="22"/>
        </w:rPr>
        <w:t>Argentona</w:t>
      </w:r>
      <w:r w:rsidR="00DD097A" w:rsidRPr="00BC597F">
        <w:rPr>
          <w:rFonts w:ascii="Open Sans" w:hAnsi="Open Sans" w:cs="Open Sans"/>
          <w:sz w:val="22"/>
          <w:szCs w:val="22"/>
        </w:rPr>
        <w:t>, a data de la signatura digital</w:t>
      </w:r>
    </w:p>
    <w:sectPr w:rsidR="002A4D14" w:rsidRPr="00BC597F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6384D" w14:textId="77777777" w:rsidR="007A559F" w:rsidRDefault="007A559F">
      <w:r>
        <w:separator/>
      </w:r>
    </w:p>
  </w:endnote>
  <w:endnote w:type="continuationSeparator" w:id="0">
    <w:p w14:paraId="69A6384E" w14:textId="77777777" w:rsidR="007A559F" w:rsidRDefault="007A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3851" w14:textId="77777777" w:rsidR="00E33BAA" w:rsidRDefault="00DD097A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A63852" w14:textId="77777777" w:rsidR="00E33BAA" w:rsidRDefault="000D137A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3853" w14:textId="77777777" w:rsidR="00E33BAA" w:rsidRDefault="000D137A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69A63854" w14:textId="77777777" w:rsidR="0096398E" w:rsidRPr="0096398E" w:rsidRDefault="00DD097A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9A6385A" wp14:editId="69A6385B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9D0CA3D" id="3 Rectángulo" o:spid="_x0000_s1026" style="position:absolute;margin-left:-106.05pt;margin-top:2.2pt;width:92.25pt;height:7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69A63855" w14:textId="77777777" w:rsidR="00E33BAA" w:rsidRDefault="000D137A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3857" w14:textId="77777777" w:rsidR="0096398E" w:rsidRDefault="000D13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6384B" w14:textId="77777777" w:rsidR="007A559F" w:rsidRDefault="007A559F">
      <w:r>
        <w:separator/>
      </w:r>
    </w:p>
  </w:footnote>
  <w:footnote w:type="continuationSeparator" w:id="0">
    <w:p w14:paraId="69A6384C" w14:textId="77777777" w:rsidR="007A559F" w:rsidRDefault="007A5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384F" w14:textId="77777777" w:rsidR="0096398E" w:rsidRDefault="000D13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3850" w14:textId="77777777" w:rsidR="00E33BAA" w:rsidRDefault="00DD097A">
    <w:pPr>
      <w:pStyle w:val="Encabezado"/>
    </w:pPr>
    <w:r w:rsidRPr="009279A8">
      <w:rPr>
        <w:noProof/>
        <w:lang w:eastAsia="ca-ES"/>
      </w:rPr>
      <w:drawing>
        <wp:inline distT="0" distB="0" distL="0" distR="0" wp14:anchorId="69A63858" wp14:editId="69A63859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3856" w14:textId="77777777" w:rsidR="0096398E" w:rsidRDefault="000D13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EA3EDB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6E1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D211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267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A075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33804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49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9E45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E24B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E4287C0A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A443D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2EC3E2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F460A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04162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A22328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C80A1A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7D4B28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77878C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C3FC245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8D003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D28A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30C6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6FD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B81B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2C0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AA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AC1A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43BE25E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E0C4F9C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A03EEE5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FBAAEFA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4A1C82C6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6A54AAEE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EE36144E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330E2504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7F3486A0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C832D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A2E4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8A3E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40D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4D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9E1B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04F1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27F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BCAE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B6D81CB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AD672D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BB58CC74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07CD30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0C31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933AA21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A1695F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37A9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EA8C7BD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0FD26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EED1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AC8E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2C73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E494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A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E7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892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828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A95CA120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71A486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D4E1E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90958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2A761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8B0D8B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E0FC0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2A6C43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B3CF36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7A0CBBE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613EE4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96B6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122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704E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E83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C868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880A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60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3B2C3A"/>
    <w:multiLevelType w:val="hybridMultilevel"/>
    <w:tmpl w:val="1D92F328"/>
    <w:lvl w:ilvl="0" w:tplc="2BD4C780">
      <w:start w:val="3"/>
      <w:numFmt w:val="bullet"/>
      <w:lvlText w:val="-"/>
      <w:lvlJc w:val="left"/>
      <w:pPr>
        <w:ind w:left="1205" w:hanging="360"/>
      </w:pPr>
      <w:rPr>
        <w:rFonts w:ascii="Open Sans" w:eastAsia="Times New Roman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4" w15:restartNumberingAfterBreak="0">
    <w:nsid w:val="29CA5B6E"/>
    <w:multiLevelType w:val="hybridMultilevel"/>
    <w:tmpl w:val="2AB26598"/>
    <w:lvl w:ilvl="0" w:tplc="53AA0DB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90832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D9C9F0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9708A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820A5C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10F42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E0EA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A6ABD0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870E1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F1A2E14"/>
    <w:multiLevelType w:val="hybridMultilevel"/>
    <w:tmpl w:val="E4703C6A"/>
    <w:lvl w:ilvl="0" w:tplc="03C014F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02E9C4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C8A592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BF8C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26B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3844F8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718ECB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900573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2286B97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5228F4"/>
    <w:multiLevelType w:val="hybridMultilevel"/>
    <w:tmpl w:val="263E994C"/>
    <w:lvl w:ilvl="0" w:tplc="AF5E2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1022D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41EA8C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220C91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7F04E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1F8F08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9C8335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1781FA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86097F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166DDF"/>
    <w:multiLevelType w:val="hybridMultilevel"/>
    <w:tmpl w:val="9B602986"/>
    <w:lvl w:ilvl="0" w:tplc="BE4CF18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EF616E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78ABD8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3CE6D1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34D4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B083C5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AFC909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E600CE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0CA64C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F1430"/>
    <w:multiLevelType w:val="hybridMultilevel"/>
    <w:tmpl w:val="5E345B42"/>
    <w:lvl w:ilvl="0" w:tplc="953CB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F07E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F269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D82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2AF7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325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9A90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6C88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3EA9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3165FC9"/>
    <w:multiLevelType w:val="hybridMultilevel"/>
    <w:tmpl w:val="DFEC046E"/>
    <w:lvl w:ilvl="0" w:tplc="7DD60276">
      <w:start w:val="1"/>
      <w:numFmt w:val="bullet"/>
      <w:lvlText w:val="-"/>
      <w:lvlJc w:val="left"/>
      <w:pPr>
        <w:ind w:left="1205" w:hanging="360"/>
      </w:pPr>
      <w:rPr>
        <w:rFonts w:ascii="Open Sans" w:eastAsia="Arial MT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21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5242BD8"/>
    <w:multiLevelType w:val="hybridMultilevel"/>
    <w:tmpl w:val="879E3E1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72F1C47"/>
    <w:multiLevelType w:val="hybridMultilevel"/>
    <w:tmpl w:val="1426666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6D64"/>
    <w:multiLevelType w:val="hybridMultilevel"/>
    <w:tmpl w:val="59E874C2"/>
    <w:lvl w:ilvl="0" w:tplc="B8EE0F40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9508B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321C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54EF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9CDD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BBABE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89D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A42C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5CD3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73F84"/>
    <w:multiLevelType w:val="hybridMultilevel"/>
    <w:tmpl w:val="3E9A0C38"/>
    <w:lvl w:ilvl="0" w:tplc="FDB848A4">
      <w:start w:val="1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96578"/>
    <w:multiLevelType w:val="hybridMultilevel"/>
    <w:tmpl w:val="3BD02B16"/>
    <w:lvl w:ilvl="0" w:tplc="AE7442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6AC41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44C8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2625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277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100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646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8F5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9CA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05121"/>
    <w:multiLevelType w:val="hybridMultilevel"/>
    <w:tmpl w:val="3094F346"/>
    <w:lvl w:ilvl="0" w:tplc="FE60623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502071E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39ED0B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DEE52D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7E4122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83C274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BBA713A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5EA0CF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4C527B4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4EBD6863"/>
    <w:multiLevelType w:val="hybridMultilevel"/>
    <w:tmpl w:val="F666704E"/>
    <w:lvl w:ilvl="0" w:tplc="A24CC1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30A7C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F2A3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C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1432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94DD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FA66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BA2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1636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178CC"/>
    <w:multiLevelType w:val="hybridMultilevel"/>
    <w:tmpl w:val="EA401816"/>
    <w:lvl w:ilvl="0" w:tplc="C4CC37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B080C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3B8086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A7690A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24CE02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6E4B9A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9344FB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D44255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9E21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6373EAD"/>
    <w:multiLevelType w:val="hybridMultilevel"/>
    <w:tmpl w:val="E760F0BE"/>
    <w:lvl w:ilvl="0" w:tplc="32FA3028">
      <w:start w:val="3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7340B5"/>
    <w:multiLevelType w:val="hybridMultilevel"/>
    <w:tmpl w:val="3E90A60C"/>
    <w:lvl w:ilvl="0" w:tplc="7200F7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D8AF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7CC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C54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53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08A4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C85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409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D01D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E1008"/>
    <w:multiLevelType w:val="hybridMultilevel"/>
    <w:tmpl w:val="68702858"/>
    <w:lvl w:ilvl="0" w:tplc="84B209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997CC6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38CF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C6DF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32D1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4F1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D21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B8E5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1C9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456A5C"/>
    <w:multiLevelType w:val="hybridMultilevel"/>
    <w:tmpl w:val="1E32DBE0"/>
    <w:lvl w:ilvl="0" w:tplc="5EE05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8EBE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3E68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08D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10D7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10A1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0EFA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ECFD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02C7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A0ACD"/>
    <w:multiLevelType w:val="hybridMultilevel"/>
    <w:tmpl w:val="399686E4"/>
    <w:lvl w:ilvl="0" w:tplc="DAA69D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3F252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2F620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8AC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94CF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04E1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B8D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32EA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704B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626F35"/>
    <w:multiLevelType w:val="hybridMultilevel"/>
    <w:tmpl w:val="258A9A58"/>
    <w:lvl w:ilvl="0" w:tplc="DB90DBB8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B5B45A36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3E408FC4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2C6DC94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C2B67CA6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88A23A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C60EB16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0D06FE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76D8D25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15B1D15"/>
    <w:multiLevelType w:val="hybridMultilevel"/>
    <w:tmpl w:val="3280BB4E"/>
    <w:lvl w:ilvl="0" w:tplc="95E29D54">
      <w:start w:val="1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C7323A"/>
    <w:multiLevelType w:val="hybridMultilevel"/>
    <w:tmpl w:val="0608B2CA"/>
    <w:lvl w:ilvl="0" w:tplc="2F483134">
      <w:start w:val="2"/>
      <w:numFmt w:val="bullet"/>
      <w:lvlText w:val="-"/>
      <w:lvlJc w:val="left"/>
      <w:pPr>
        <w:ind w:left="1205" w:hanging="360"/>
      </w:pPr>
      <w:rPr>
        <w:rFonts w:ascii="Open Sans" w:eastAsia="Arial MT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39" w15:restartNumberingAfterBreak="0">
    <w:nsid w:val="6D094A09"/>
    <w:multiLevelType w:val="hybridMultilevel"/>
    <w:tmpl w:val="52DAE126"/>
    <w:lvl w:ilvl="0" w:tplc="82B8598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B1C8EC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B86B71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DA230E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DBC557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6ACA69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C0ED3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D7C49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9608C9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CD1FBE"/>
    <w:multiLevelType w:val="hybridMultilevel"/>
    <w:tmpl w:val="D9D6904C"/>
    <w:lvl w:ilvl="0" w:tplc="BFF6D1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8A30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DC79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7CCB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461E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1E2E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B05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EC4D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D63E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A1434"/>
    <w:multiLevelType w:val="hybridMultilevel"/>
    <w:tmpl w:val="B734CAF2"/>
    <w:lvl w:ilvl="0" w:tplc="E758E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E9D40F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AC5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3A83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87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0850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48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DAD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E65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527F96"/>
    <w:multiLevelType w:val="hybridMultilevel"/>
    <w:tmpl w:val="D58ABA42"/>
    <w:lvl w:ilvl="0" w:tplc="4D787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14D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36C0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EEE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D07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E3C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BEE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3A68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F40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633022"/>
    <w:multiLevelType w:val="hybridMultilevel"/>
    <w:tmpl w:val="373417B4"/>
    <w:lvl w:ilvl="0" w:tplc="7764A2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CE6A5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6E9A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85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76A2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0C73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0A46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4437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FA0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3"/>
  </w:num>
  <w:num w:numId="2">
    <w:abstractNumId w:val="21"/>
  </w:num>
  <w:num w:numId="3">
    <w:abstractNumId w:val="23"/>
  </w:num>
  <w:num w:numId="4">
    <w:abstractNumId w:val="4"/>
  </w:num>
  <w:num w:numId="5">
    <w:abstractNumId w:val="12"/>
  </w:num>
  <w:num w:numId="6">
    <w:abstractNumId w:val="33"/>
  </w:num>
  <w:num w:numId="7">
    <w:abstractNumId w:val="5"/>
  </w:num>
  <w:num w:numId="8">
    <w:abstractNumId w:val="9"/>
  </w:num>
  <w:num w:numId="9">
    <w:abstractNumId w:val="46"/>
  </w:num>
  <w:num w:numId="10">
    <w:abstractNumId w:val="25"/>
  </w:num>
  <w:num w:numId="11">
    <w:abstractNumId w:val="10"/>
  </w:num>
  <w:num w:numId="12">
    <w:abstractNumId w:val="42"/>
  </w:num>
  <w:num w:numId="13">
    <w:abstractNumId w:val="0"/>
  </w:num>
  <w:num w:numId="14">
    <w:abstractNumId w:val="45"/>
  </w:num>
  <w:num w:numId="15">
    <w:abstractNumId w:val="27"/>
  </w:num>
  <w:num w:numId="16">
    <w:abstractNumId w:val="18"/>
  </w:num>
  <w:num w:numId="17">
    <w:abstractNumId w:val="44"/>
  </w:num>
  <w:num w:numId="18">
    <w:abstractNumId w:val="6"/>
  </w:num>
  <w:num w:numId="19">
    <w:abstractNumId w:val="11"/>
  </w:num>
  <w:num w:numId="20">
    <w:abstractNumId w:val="34"/>
  </w:num>
  <w:num w:numId="21">
    <w:abstractNumId w:val="7"/>
  </w:num>
  <w:num w:numId="22">
    <w:abstractNumId w:val="17"/>
  </w:num>
  <w:num w:numId="23">
    <w:abstractNumId w:val="32"/>
  </w:num>
  <w:num w:numId="24">
    <w:abstractNumId w:val="1"/>
  </w:num>
  <w:num w:numId="25">
    <w:abstractNumId w:val="15"/>
  </w:num>
  <w:num w:numId="26">
    <w:abstractNumId w:val="36"/>
  </w:num>
  <w:num w:numId="27">
    <w:abstractNumId w:val="14"/>
  </w:num>
  <w:num w:numId="28">
    <w:abstractNumId w:val="19"/>
  </w:num>
  <w:num w:numId="29">
    <w:abstractNumId w:val="40"/>
  </w:num>
  <w:num w:numId="30">
    <w:abstractNumId w:val="3"/>
  </w:num>
  <w:num w:numId="31">
    <w:abstractNumId w:val="39"/>
  </w:num>
  <w:num w:numId="32">
    <w:abstractNumId w:val="30"/>
  </w:num>
  <w:num w:numId="33">
    <w:abstractNumId w:val="16"/>
  </w:num>
  <w:num w:numId="34">
    <w:abstractNumId w:val="2"/>
  </w:num>
  <w:num w:numId="35">
    <w:abstractNumId w:val="41"/>
  </w:num>
  <w:num w:numId="36">
    <w:abstractNumId w:val="29"/>
  </w:num>
  <w:num w:numId="37">
    <w:abstractNumId w:val="8"/>
  </w:num>
  <w:num w:numId="38">
    <w:abstractNumId w:val="35"/>
  </w:num>
  <w:num w:numId="39">
    <w:abstractNumId w:val="28"/>
  </w:num>
  <w:num w:numId="40">
    <w:abstractNumId w:val="38"/>
  </w:num>
  <w:num w:numId="41">
    <w:abstractNumId w:val="20"/>
  </w:num>
  <w:num w:numId="42">
    <w:abstractNumId w:val="31"/>
  </w:num>
  <w:num w:numId="43">
    <w:abstractNumId w:val="13"/>
  </w:num>
  <w:num w:numId="44">
    <w:abstractNumId w:val="37"/>
  </w:num>
  <w:num w:numId="45">
    <w:abstractNumId w:val="26"/>
  </w:num>
  <w:num w:numId="46">
    <w:abstractNumId w:val="22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97A"/>
    <w:rsid w:val="000D137A"/>
    <w:rsid w:val="001427C1"/>
    <w:rsid w:val="001C0732"/>
    <w:rsid w:val="002209E0"/>
    <w:rsid w:val="00235AF6"/>
    <w:rsid w:val="0047752B"/>
    <w:rsid w:val="004F0D08"/>
    <w:rsid w:val="0070029C"/>
    <w:rsid w:val="007A559F"/>
    <w:rsid w:val="0080365A"/>
    <w:rsid w:val="0082553F"/>
    <w:rsid w:val="00970736"/>
    <w:rsid w:val="00A02CFB"/>
    <w:rsid w:val="00BA7F26"/>
    <w:rsid w:val="00BC597F"/>
    <w:rsid w:val="00D17196"/>
    <w:rsid w:val="00DB327F"/>
    <w:rsid w:val="00DD097A"/>
    <w:rsid w:val="00DF5916"/>
    <w:rsid w:val="00F63B15"/>
    <w:rsid w:val="00FD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63807"/>
  <w15:docId w15:val="{545FBED0-A091-49A9-A0D2-FBED7BA0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link w:val="Textoindependiente2Car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  <w:style w:type="character" w:customStyle="1" w:styleId="Ttulo2Car">
    <w:name w:val="Título 2 Car"/>
    <w:basedOn w:val="Fuentedeprrafopredeter"/>
    <w:link w:val="Ttulo2"/>
    <w:rsid w:val="00DD097A"/>
    <w:rPr>
      <w:b/>
      <w:sz w:val="24"/>
      <w:u w:val="single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D097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D097A"/>
    <w:rPr>
      <w:lang w:val="ca-ES"/>
    </w:rPr>
  </w:style>
  <w:style w:type="paragraph" w:styleId="Prrafodelista">
    <w:name w:val="List Paragraph"/>
    <w:basedOn w:val="Normal"/>
    <w:uiPriority w:val="1"/>
    <w:qFormat/>
    <w:rsid w:val="00DD097A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D097A"/>
    <w:rPr>
      <w:vertAlign w:val="superscript"/>
    </w:rPr>
  </w:style>
  <w:style w:type="character" w:customStyle="1" w:styleId="Textoindependiente2Car">
    <w:name w:val="Texto independiente 2 Car"/>
    <w:basedOn w:val="Fuentedeprrafopredeter"/>
    <w:link w:val="Textoindependiente2"/>
    <w:rsid w:val="00DB327F"/>
    <w:rPr>
      <w:spacing w:val="-3"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6BB73-FBFF-4357-B6CD-1DDAB692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49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18</cp:revision>
  <cp:lastPrinted>2012-08-14T09:34:00Z</cp:lastPrinted>
  <dcterms:created xsi:type="dcterms:W3CDTF">2015-04-07T07:41:00Z</dcterms:created>
  <dcterms:modified xsi:type="dcterms:W3CDTF">2026-05-07T10:45:00Z</dcterms:modified>
</cp:coreProperties>
</file>